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65C" w:rsidRPr="006E320E" w:rsidRDefault="007C265C" w:rsidP="006E320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C265C" w:rsidRPr="00781C41" w:rsidRDefault="007C265C" w:rsidP="006E320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81C41">
        <w:rPr>
          <w:rFonts w:ascii="Arial" w:hAnsi="Arial" w:cs="Arial"/>
          <w:b/>
          <w:bCs/>
          <w:sz w:val="24"/>
          <w:szCs w:val="24"/>
        </w:rPr>
        <w:t>SCRISOARE DE INTENTIE</w:t>
      </w:r>
    </w:p>
    <w:p w:rsidR="007C265C" w:rsidRPr="00781C41" w:rsidRDefault="007C265C" w:rsidP="006E320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81C41">
        <w:rPr>
          <w:rFonts w:ascii="Arial" w:hAnsi="Arial" w:cs="Arial"/>
          <w:b/>
          <w:bCs/>
          <w:sz w:val="24"/>
          <w:szCs w:val="24"/>
        </w:rPr>
        <w:t>p</w:t>
      </w:r>
      <w:r>
        <w:rPr>
          <w:rFonts w:ascii="Arial" w:hAnsi="Arial" w:cs="Arial"/>
          <w:b/>
          <w:bCs/>
          <w:sz w:val="24"/>
          <w:szCs w:val="24"/>
        </w:rPr>
        <w:t>entru participarea ca partener i</w:t>
      </w:r>
      <w:r w:rsidRPr="00781C41">
        <w:rPr>
          <w:rFonts w:ascii="Arial" w:hAnsi="Arial" w:cs="Arial"/>
          <w:b/>
          <w:bCs/>
          <w:sz w:val="24"/>
          <w:szCs w:val="24"/>
        </w:rPr>
        <w:t>n cadr</w:t>
      </w:r>
      <w:r>
        <w:rPr>
          <w:rFonts w:ascii="Arial" w:hAnsi="Arial" w:cs="Arial"/>
          <w:b/>
          <w:bCs/>
          <w:sz w:val="24"/>
          <w:szCs w:val="24"/>
        </w:rPr>
        <w:t>ul proiectului SEE ce urmeaza</w:t>
      </w:r>
    </w:p>
    <w:p w:rsidR="007C265C" w:rsidRPr="00612FEC" w:rsidRDefault="007C265C" w:rsidP="006E320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 fi depus de Primaria </w:t>
      </w: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</w:rPr>
        <w:t>comunei Giulvaz.</w:t>
      </w:r>
    </w:p>
    <w:p w:rsidR="007C265C" w:rsidRPr="00612FEC" w:rsidRDefault="007C265C" w:rsidP="006E320E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C265C" w:rsidRPr="006E320E" w:rsidRDefault="007C265C" w:rsidP="006E320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C265C" w:rsidRPr="006E320E" w:rsidRDefault="007C265C" w:rsidP="006E320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C265C" w:rsidRPr="006E320E" w:rsidRDefault="007C265C" w:rsidP="006E320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</w:t>
      </w:r>
      <w:r w:rsidRPr="006E320E">
        <w:rPr>
          <w:rFonts w:ascii="Arial" w:hAnsi="Arial" w:cs="Arial"/>
          <w:sz w:val="24"/>
          <w:szCs w:val="24"/>
        </w:rPr>
        <w:t>n urma anun</w:t>
      </w:r>
      <w:r>
        <w:rPr>
          <w:rFonts w:ascii="Arial" w:hAnsi="Arial" w:cs="Arial"/>
          <w:sz w:val="24"/>
          <w:szCs w:val="24"/>
        </w:rPr>
        <w:t>t</w:t>
      </w:r>
      <w:r w:rsidRPr="006E320E">
        <w:rPr>
          <w:rFonts w:ascii="Arial" w:hAnsi="Arial" w:cs="Arial"/>
          <w:sz w:val="24"/>
          <w:szCs w:val="24"/>
        </w:rPr>
        <w:t>ului dumneavoastr</w:t>
      </w:r>
      <w:r>
        <w:rPr>
          <w:rFonts w:ascii="Arial" w:hAnsi="Arial" w:cs="Arial"/>
          <w:sz w:val="24"/>
          <w:szCs w:val="24"/>
        </w:rPr>
        <w:t>a privind i</w:t>
      </w:r>
      <w:r w:rsidRPr="006E320E">
        <w:rPr>
          <w:rFonts w:ascii="Arial" w:hAnsi="Arial" w:cs="Arial"/>
          <w:sz w:val="24"/>
          <w:szCs w:val="24"/>
        </w:rPr>
        <w:t>ncheierea unor Acorduri de Parteneriat cu entit</w:t>
      </w:r>
      <w:r>
        <w:rPr>
          <w:rFonts w:ascii="Arial" w:hAnsi="Arial" w:cs="Arial"/>
          <w:sz w:val="24"/>
          <w:szCs w:val="24"/>
        </w:rPr>
        <w:t>at</w:t>
      </w:r>
      <w:r w:rsidRPr="006E320E">
        <w:rPr>
          <w:rFonts w:ascii="Arial" w:hAnsi="Arial" w:cs="Arial"/>
          <w:sz w:val="24"/>
          <w:szCs w:val="24"/>
        </w:rPr>
        <w:t xml:space="preserve">i </w:t>
      </w:r>
      <w:r>
        <w:rPr>
          <w:rFonts w:ascii="Arial" w:hAnsi="Arial" w:cs="Arial"/>
          <w:sz w:val="24"/>
          <w:szCs w:val="24"/>
        </w:rPr>
        <w:t xml:space="preserve">publice sau </w:t>
      </w:r>
      <w:r w:rsidRPr="006E320E">
        <w:rPr>
          <w:rFonts w:ascii="Arial" w:hAnsi="Arial" w:cs="Arial"/>
          <w:sz w:val="24"/>
          <w:szCs w:val="24"/>
        </w:rPr>
        <w:t>privat</w:t>
      </w:r>
      <w:r>
        <w:rPr>
          <w:rFonts w:ascii="Arial" w:hAnsi="Arial" w:cs="Arial"/>
          <w:sz w:val="24"/>
          <w:szCs w:val="24"/>
        </w:rPr>
        <w:t>e</w:t>
      </w:r>
      <w:r w:rsidRPr="006E320E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i</w:t>
      </w:r>
      <w:r w:rsidRPr="006E320E">
        <w:rPr>
          <w:rFonts w:ascii="Arial" w:hAnsi="Arial" w:cs="Arial"/>
          <w:sz w:val="24"/>
          <w:szCs w:val="24"/>
        </w:rPr>
        <w:t>n vederea depunerii cererilor de finan</w:t>
      </w:r>
      <w:r>
        <w:rPr>
          <w:rFonts w:ascii="Arial" w:hAnsi="Arial" w:cs="Arial"/>
          <w:sz w:val="24"/>
          <w:szCs w:val="24"/>
        </w:rPr>
        <w:t>t</w:t>
      </w:r>
      <w:r w:rsidRPr="006E320E">
        <w:rPr>
          <w:rFonts w:ascii="Arial" w:hAnsi="Arial" w:cs="Arial"/>
          <w:sz w:val="24"/>
          <w:szCs w:val="24"/>
        </w:rPr>
        <w:t xml:space="preserve">are pe Programul </w:t>
      </w:r>
      <w:r>
        <w:rPr>
          <w:rFonts w:ascii="Arial" w:hAnsi="Arial" w:cs="Arial"/>
          <w:sz w:val="24"/>
          <w:szCs w:val="24"/>
        </w:rPr>
        <w:t>SINERGII PENTRU VIITOR, ne exprima</w:t>
      </w:r>
      <w:r w:rsidRPr="006E320E">
        <w:rPr>
          <w:rFonts w:ascii="Arial" w:hAnsi="Arial" w:cs="Arial"/>
          <w:sz w:val="24"/>
          <w:szCs w:val="24"/>
        </w:rPr>
        <w:t>m inten</w:t>
      </w:r>
      <w:r>
        <w:rPr>
          <w:rFonts w:ascii="Arial" w:hAnsi="Arial" w:cs="Arial"/>
          <w:sz w:val="24"/>
          <w:szCs w:val="24"/>
        </w:rPr>
        <w:t>tia de a participa ca partener i</w:t>
      </w:r>
      <w:r w:rsidRPr="006E320E">
        <w:rPr>
          <w:rFonts w:ascii="Arial" w:hAnsi="Arial" w:cs="Arial"/>
          <w:sz w:val="24"/>
          <w:szCs w:val="24"/>
        </w:rPr>
        <w:t>n cadrul unui proiect al</w:t>
      </w:r>
      <w:r>
        <w:rPr>
          <w:rFonts w:ascii="Arial" w:hAnsi="Arial" w:cs="Arial"/>
          <w:sz w:val="24"/>
          <w:szCs w:val="24"/>
        </w:rPr>
        <w:t>aturi de organizatia dumneavoastra</w:t>
      </w:r>
      <w:r w:rsidRPr="006E320E">
        <w:rPr>
          <w:rFonts w:ascii="Arial" w:hAnsi="Arial" w:cs="Arial"/>
          <w:sz w:val="24"/>
          <w:szCs w:val="24"/>
        </w:rPr>
        <w:t>.</w:t>
      </w:r>
    </w:p>
    <w:p w:rsidR="007C265C" w:rsidRPr="006E320E" w:rsidRDefault="007C265C" w:rsidP="006E320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320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………………………….</w:t>
      </w:r>
      <w:r w:rsidRPr="006E320E">
        <w:rPr>
          <w:rFonts w:ascii="Arial" w:hAnsi="Arial" w:cs="Arial"/>
          <w:sz w:val="24"/>
          <w:szCs w:val="24"/>
        </w:rPr>
        <w:t xml:space="preserve"> (denumirea     organizaţiei)     se </w:t>
      </w:r>
      <w:r>
        <w:rPr>
          <w:rFonts w:ascii="Arial" w:hAnsi="Arial" w:cs="Arial"/>
          <w:sz w:val="24"/>
          <w:szCs w:val="24"/>
        </w:rPr>
        <w:t>incadreaza   i</w:t>
      </w:r>
      <w:r w:rsidRPr="006E320E">
        <w:rPr>
          <w:rFonts w:ascii="Arial" w:hAnsi="Arial" w:cs="Arial"/>
          <w:sz w:val="24"/>
          <w:szCs w:val="24"/>
        </w:rPr>
        <w:t>n  categoriile  de</w:t>
      </w:r>
      <w:r>
        <w:rPr>
          <w:rFonts w:ascii="Arial" w:hAnsi="Arial" w:cs="Arial"/>
          <w:sz w:val="24"/>
          <w:szCs w:val="24"/>
        </w:rPr>
        <w:t xml:space="preserve">  solicitant</w:t>
      </w:r>
      <w:r w:rsidRPr="006E320E">
        <w:rPr>
          <w:rFonts w:ascii="Arial" w:hAnsi="Arial" w:cs="Arial"/>
          <w:sz w:val="24"/>
          <w:szCs w:val="24"/>
        </w:rPr>
        <w:t xml:space="preserve">i/parteneri  eligibili  pentru  </w:t>
      </w:r>
      <w:r>
        <w:rPr>
          <w:rFonts w:ascii="Arial" w:hAnsi="Arial" w:cs="Arial"/>
          <w:sz w:val="24"/>
          <w:szCs w:val="24"/>
        </w:rPr>
        <w:t>sectiunea LOCAL</w:t>
      </w:r>
      <w:r w:rsidRPr="004531AE">
        <w:rPr>
          <w:rFonts w:ascii="Arial" w:hAnsi="Arial" w:cs="Arial"/>
          <w:sz w:val="24"/>
          <w:szCs w:val="24"/>
        </w:rPr>
        <w:t>.</w:t>
      </w:r>
      <w:r w:rsidRPr="004531AE">
        <w:t xml:space="preserve"> </w:t>
      </w:r>
    </w:p>
    <w:p w:rsidR="007C265C" w:rsidRPr="006E320E" w:rsidRDefault="007C265C" w:rsidP="006E320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C265C" w:rsidRPr="006E320E" w:rsidRDefault="007C265C" w:rsidP="006E320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320E">
        <w:rPr>
          <w:rFonts w:ascii="Arial" w:hAnsi="Arial" w:cs="Arial"/>
          <w:sz w:val="24"/>
          <w:szCs w:val="24"/>
        </w:rPr>
        <w:t>De asemenea, organiza</w:t>
      </w:r>
      <w:r>
        <w:rPr>
          <w:rFonts w:ascii="Arial" w:hAnsi="Arial" w:cs="Arial"/>
          <w:sz w:val="24"/>
          <w:szCs w:val="24"/>
        </w:rPr>
        <w:t>ţia noastră a acumulat experienta i</w:t>
      </w:r>
      <w:r w:rsidRPr="006E320E">
        <w:rPr>
          <w:rFonts w:ascii="Arial" w:hAnsi="Arial" w:cs="Arial"/>
          <w:sz w:val="24"/>
          <w:szCs w:val="24"/>
        </w:rPr>
        <w:t>n domeniul proiectului, d</w:t>
      </w:r>
      <w:r>
        <w:rPr>
          <w:rFonts w:ascii="Arial" w:hAnsi="Arial" w:cs="Arial"/>
          <w:sz w:val="24"/>
          <w:szCs w:val="24"/>
        </w:rPr>
        <w:t>ispune de personal specializat s</w:t>
      </w:r>
      <w:r w:rsidRPr="006E320E">
        <w:rPr>
          <w:rFonts w:ascii="Arial" w:hAnsi="Arial" w:cs="Arial"/>
          <w:sz w:val="24"/>
          <w:szCs w:val="24"/>
        </w:rPr>
        <w:t>i de resurse materiale pentru implementarea activit</w:t>
      </w:r>
      <w:r>
        <w:rPr>
          <w:rFonts w:ascii="Arial" w:hAnsi="Arial" w:cs="Arial"/>
          <w:sz w:val="24"/>
          <w:szCs w:val="24"/>
        </w:rPr>
        <w:t>at</w:t>
      </w:r>
      <w:r w:rsidRPr="006E320E">
        <w:rPr>
          <w:rFonts w:ascii="Arial" w:hAnsi="Arial" w:cs="Arial"/>
          <w:sz w:val="24"/>
          <w:szCs w:val="24"/>
        </w:rPr>
        <w:t xml:space="preserve">ilor unui proiect </w:t>
      </w:r>
      <w:r>
        <w:rPr>
          <w:rFonts w:ascii="Arial" w:hAnsi="Arial" w:cs="Arial"/>
          <w:sz w:val="24"/>
          <w:szCs w:val="24"/>
        </w:rPr>
        <w:t>SEE</w:t>
      </w:r>
      <w:r w:rsidRPr="006E320E">
        <w:rPr>
          <w:rFonts w:ascii="Arial" w:hAnsi="Arial" w:cs="Arial"/>
          <w:sz w:val="24"/>
          <w:szCs w:val="24"/>
        </w:rPr>
        <w:t>.</w:t>
      </w:r>
    </w:p>
    <w:p w:rsidR="007C265C" w:rsidRDefault="007C265C" w:rsidP="006E320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C265C" w:rsidRPr="006E320E" w:rsidRDefault="007C265C" w:rsidP="006E320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320E">
        <w:rPr>
          <w:rFonts w:ascii="Arial" w:hAnsi="Arial" w:cs="Arial"/>
          <w:sz w:val="24"/>
          <w:szCs w:val="24"/>
        </w:rPr>
        <w:t>Prezent</w:t>
      </w:r>
      <w:r>
        <w:rPr>
          <w:rFonts w:ascii="Arial" w:hAnsi="Arial" w:cs="Arial"/>
          <w:sz w:val="24"/>
          <w:szCs w:val="24"/>
        </w:rPr>
        <w:t>am succint experienta organizat</w:t>
      </w:r>
      <w:r w:rsidRPr="006E320E">
        <w:rPr>
          <w:rFonts w:ascii="Arial" w:hAnsi="Arial" w:cs="Arial"/>
          <w:sz w:val="24"/>
          <w:szCs w:val="24"/>
        </w:rPr>
        <w:t>iei:</w:t>
      </w:r>
    </w:p>
    <w:p w:rsidR="007C265C" w:rsidRPr="006E320E" w:rsidRDefault="007C265C" w:rsidP="006E320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320E">
        <w:rPr>
          <w:rFonts w:ascii="Arial" w:hAnsi="Arial" w:cs="Arial"/>
          <w:sz w:val="24"/>
          <w:szCs w:val="24"/>
        </w:rPr>
        <w:t>……………………………………………………………………………</w:t>
      </w:r>
    </w:p>
    <w:p w:rsidR="007C265C" w:rsidRPr="006E320E" w:rsidRDefault="007C265C" w:rsidP="006E320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320E"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</w:p>
    <w:p w:rsidR="007C265C" w:rsidRPr="006E320E" w:rsidRDefault="007C265C" w:rsidP="006E320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320E"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</w:p>
    <w:p w:rsidR="007C265C" w:rsidRPr="006E320E" w:rsidRDefault="007C265C" w:rsidP="006E320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320E"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</w:p>
    <w:p w:rsidR="007C265C" w:rsidRPr="006E320E" w:rsidRDefault="007C265C" w:rsidP="006E320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320E"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</w:p>
    <w:p w:rsidR="007C265C" w:rsidRPr="006E320E" w:rsidRDefault="007C265C" w:rsidP="006E320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320E"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</w:p>
    <w:p w:rsidR="007C265C" w:rsidRPr="006E320E" w:rsidRDefault="007C265C" w:rsidP="006E320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320E"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</w:p>
    <w:p w:rsidR="007C265C" w:rsidRPr="006E320E" w:rsidRDefault="007C265C" w:rsidP="006E320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320E"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</w:p>
    <w:p w:rsidR="007C265C" w:rsidRPr="006E320E" w:rsidRDefault="007C265C" w:rsidP="006E320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320E"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</w:p>
    <w:p w:rsidR="007C265C" w:rsidRPr="006E320E" w:rsidRDefault="007C265C" w:rsidP="006E320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320E"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</w:p>
    <w:p w:rsidR="007C265C" w:rsidRPr="006E320E" w:rsidRDefault="007C265C" w:rsidP="006E320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320E">
        <w:rPr>
          <w:rFonts w:ascii="Arial" w:hAnsi="Arial" w:cs="Arial"/>
          <w:sz w:val="24"/>
          <w:szCs w:val="24"/>
        </w:rPr>
        <w:t>……………</w:t>
      </w:r>
    </w:p>
    <w:p w:rsidR="007C265C" w:rsidRPr="006E320E" w:rsidRDefault="007C265C" w:rsidP="006E320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C265C" w:rsidRPr="006E320E" w:rsidRDefault="007C265C" w:rsidP="006E320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C265C" w:rsidRPr="001B0D6C" w:rsidRDefault="007C265C" w:rsidP="0024525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Avand i</w:t>
      </w:r>
      <w:r w:rsidRPr="006E320E">
        <w:rPr>
          <w:rFonts w:ascii="Arial" w:hAnsi="Arial" w:cs="Arial"/>
          <w:sz w:val="24"/>
          <w:szCs w:val="24"/>
        </w:rPr>
        <w:t>n v</w:t>
      </w:r>
      <w:r>
        <w:rPr>
          <w:rFonts w:ascii="Arial" w:hAnsi="Arial" w:cs="Arial"/>
          <w:sz w:val="24"/>
          <w:szCs w:val="24"/>
        </w:rPr>
        <w:t>edere cele prezentate, consideram ca organizatia noastra poate deveni  partener  i</w:t>
      </w:r>
      <w:r w:rsidRPr="006E320E">
        <w:rPr>
          <w:rFonts w:ascii="Arial" w:hAnsi="Arial" w:cs="Arial"/>
          <w:sz w:val="24"/>
          <w:szCs w:val="24"/>
        </w:rPr>
        <w:t xml:space="preserve">n  cadrul  </w:t>
      </w:r>
      <w:r>
        <w:rPr>
          <w:rFonts w:ascii="Arial" w:hAnsi="Arial" w:cs="Arial"/>
          <w:sz w:val="24"/>
          <w:szCs w:val="24"/>
        </w:rPr>
        <w:t>proiectului  SEE  ce  urmeaza</w:t>
      </w:r>
      <w:r w:rsidRPr="006E320E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a  fi  depus  de Primariei comunei Giulvaz.</w:t>
      </w:r>
    </w:p>
    <w:p w:rsidR="007C265C" w:rsidRPr="006E320E" w:rsidRDefault="007C265C" w:rsidP="006E320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C265C" w:rsidRDefault="007C265C" w:rsidP="008700C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C265C" w:rsidRDefault="007C265C" w:rsidP="008700C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C265C" w:rsidRDefault="007C265C" w:rsidP="008700C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E320E">
        <w:rPr>
          <w:rFonts w:ascii="Arial" w:hAnsi="Arial" w:cs="Arial"/>
          <w:sz w:val="24"/>
          <w:szCs w:val="24"/>
        </w:rPr>
        <w:t xml:space="preserve">Reprezentant legal, </w:t>
      </w:r>
    </w:p>
    <w:p w:rsidR="007C265C" w:rsidRPr="006E320E" w:rsidRDefault="007C265C" w:rsidP="008700C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E320E">
        <w:rPr>
          <w:rFonts w:ascii="Arial" w:hAnsi="Arial" w:cs="Arial"/>
          <w:sz w:val="24"/>
          <w:szCs w:val="24"/>
        </w:rPr>
        <w:t>Nume si prenume,</w:t>
      </w:r>
    </w:p>
    <w:p w:rsidR="007C265C" w:rsidRPr="006E320E" w:rsidRDefault="007C265C" w:rsidP="008700C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Semnătura s</w:t>
      </w:r>
      <w:r w:rsidRPr="006E320E">
        <w:rPr>
          <w:rFonts w:ascii="Arial" w:hAnsi="Arial" w:cs="Arial"/>
          <w:sz w:val="24"/>
          <w:szCs w:val="24"/>
        </w:rPr>
        <w:t>i ştampila</w:t>
      </w:r>
    </w:p>
    <w:sectPr w:rsidR="007C265C" w:rsidRPr="006E320E" w:rsidSect="00C779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20E"/>
    <w:rsid w:val="000F6A73"/>
    <w:rsid w:val="001B0D6C"/>
    <w:rsid w:val="00245258"/>
    <w:rsid w:val="004531AE"/>
    <w:rsid w:val="00612FEC"/>
    <w:rsid w:val="006646B5"/>
    <w:rsid w:val="006E320E"/>
    <w:rsid w:val="00781C41"/>
    <w:rsid w:val="007C265C"/>
    <w:rsid w:val="008700CE"/>
    <w:rsid w:val="00A127A1"/>
    <w:rsid w:val="00A56F54"/>
    <w:rsid w:val="00B10836"/>
    <w:rsid w:val="00C309B7"/>
    <w:rsid w:val="00C4569C"/>
    <w:rsid w:val="00C77951"/>
    <w:rsid w:val="00D07354"/>
    <w:rsid w:val="00D95B30"/>
    <w:rsid w:val="00DA6CF7"/>
    <w:rsid w:val="00DD1202"/>
    <w:rsid w:val="00E01753"/>
    <w:rsid w:val="00EF6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753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207</Words>
  <Characters>1184</Characters>
  <Application>Microsoft Office Outlook</Application>
  <DocSecurity>0</DocSecurity>
  <Lines>0</Lines>
  <Paragraphs>0</Paragraphs>
  <ScaleCrop>false</ScaleCrop>
  <Company>&lt;arabianhorse&gt;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C.G.</cp:lastModifiedBy>
  <cp:revision>3</cp:revision>
  <dcterms:created xsi:type="dcterms:W3CDTF">2014-02-10T06:01:00Z</dcterms:created>
  <dcterms:modified xsi:type="dcterms:W3CDTF">2014-02-13T07:59:00Z</dcterms:modified>
</cp:coreProperties>
</file>